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64254B5C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273907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</w:t>
            </w:r>
            <w:proofErr w:type="spellStart"/>
            <w:r w:rsidR="00480052" w:rsidRPr="008E17DB">
              <w:rPr>
                <w:rFonts w:asciiTheme="minorHAnsi" w:hAnsiTheme="minorHAnsi" w:cstheme="minorHAnsi"/>
              </w:rPr>
              <w:t>mikro</w:t>
            </w:r>
            <w:proofErr w:type="spellEnd"/>
            <w:r w:rsidR="00480052" w:rsidRPr="008E17DB">
              <w:rPr>
                <w:rFonts w:asciiTheme="minorHAnsi" w:hAnsiTheme="minorHAnsi" w:cstheme="minorHAnsi"/>
              </w:rPr>
              <w:t xml:space="preserve">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273907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Podpis odgovorne osebe</w:t>
            </w:r>
          </w:p>
        </w:tc>
      </w:tr>
    </w:tbl>
    <w:p w14:paraId="2D0241E9" w14:textId="76EE600F" w:rsidR="009F44A6" w:rsidRPr="008E17DB" w:rsidRDefault="008E17DB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238FE730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lastRenderedPageBreak/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5BFD11BC" w14:textId="67DDE386" w:rsidR="008D5F9B" w:rsidRPr="008E17DB" w:rsidRDefault="00273907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default" r:id="rId8"/>
      <w:footerReference w:type="default" r:id="rId9"/>
      <w:headerReference w:type="first" r:id="rId10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7EB9" w14:textId="5BCC7193" w:rsidR="009F44A6" w:rsidRPr="00273907" w:rsidRDefault="00273907" w:rsidP="00273907">
    <w:pPr>
      <w:pStyle w:val="Glava"/>
    </w:pPr>
    <w:bookmarkStart w:id="5" w:name="_Hlk191540893"/>
    <w:r>
      <w:rPr>
        <w:rFonts w:ascii="Calibri" w:eastAsia="Calibri" w:hAnsi="Calibri" w:cs="Calibri"/>
        <w:bCs/>
        <w:i/>
        <w:iCs/>
        <w:kern w:val="2"/>
        <w:lang w:eastAsia="en-US"/>
      </w:rPr>
      <w:t>460-1/2025-</w:t>
    </w:r>
    <w:bookmarkEnd w:id="5"/>
    <w:r>
      <w:rPr>
        <w:rFonts w:ascii="Calibri" w:eastAsia="Calibri" w:hAnsi="Calibri" w:cs="Calibri"/>
        <w:bCs/>
        <w:i/>
        <w:iCs/>
        <w:kern w:val="2"/>
        <w:lang w:eastAsia="en-US"/>
      </w:rPr>
      <w:t>6/4-</w:t>
    </w:r>
    <w:r>
      <w:rPr>
        <w:rFonts w:ascii="Calibri" w:eastAsia="Calibri" w:hAnsi="Calibri"/>
        <w:i/>
        <w:iCs/>
        <w:kern w:val="2"/>
        <w:lang w:eastAsia="en-US"/>
      </w:rPr>
      <w:t xml:space="preserve"> </w:t>
    </w:r>
    <w:r>
      <w:rPr>
        <w:rFonts w:ascii="Calibri" w:eastAsia="Calibri" w:hAnsi="Calibri" w:cs="Calibri"/>
        <w:bCs/>
        <w:i/>
        <w:iCs/>
        <w:kern w:val="2"/>
        <w:lang w:eastAsia="en-US"/>
      </w:rPr>
      <w:t>Nabava opreme in storitev za program nadomestne komunikacije – NDK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3907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D7D97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3DE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9F44A6"/>
    <w:rsid w:val="00A06D7A"/>
    <w:rsid w:val="00A06E20"/>
    <w:rsid w:val="00A15B64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0775"/>
    <w:rsid w:val="00C92321"/>
    <w:rsid w:val="00CA7DB9"/>
    <w:rsid w:val="00CB11FD"/>
    <w:rsid w:val="00CD282D"/>
    <w:rsid w:val="00CE1DD0"/>
    <w:rsid w:val="00CF6174"/>
    <w:rsid w:val="00CF6760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271A5F"/>
    <w:rsid w:val="003B1397"/>
    <w:rsid w:val="007163DE"/>
    <w:rsid w:val="00802202"/>
    <w:rsid w:val="009555EA"/>
    <w:rsid w:val="00A3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1</TotalTime>
  <Pages>3</Pages>
  <Words>384</Words>
  <Characters>3106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2</cp:revision>
  <cp:lastPrinted>2012-02-09T13:14:00Z</cp:lastPrinted>
  <dcterms:created xsi:type="dcterms:W3CDTF">2025-03-13T11:05:00Z</dcterms:created>
  <dcterms:modified xsi:type="dcterms:W3CDTF">2025-03-13T11:05:00Z</dcterms:modified>
</cp:coreProperties>
</file>